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CA" w:rsidRPr="00E21F05" w:rsidRDefault="00793EA6" w:rsidP="007D6551">
      <w:pPr>
        <w:pStyle w:val="ConsNonformat"/>
        <w:widowControl/>
        <w:ind w:left="4820"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Начальнику</w:t>
      </w:r>
      <w:bookmarkStart w:id="0" w:name="_GoBack"/>
      <w:bookmarkEnd w:id="0"/>
      <w:r w:rsidR="007D6551" w:rsidRPr="00E21F05">
        <w:rPr>
          <w:rFonts w:ascii="Times New Roman" w:hAnsi="Times New Roman" w:cs="Times New Roman"/>
          <w:sz w:val="26"/>
          <w:szCs w:val="26"/>
        </w:rPr>
        <w:t xml:space="preserve"> Межрайонной ИФНС России №12 по Приморскому краю </w:t>
      </w:r>
      <w:r w:rsidR="00DD149D">
        <w:rPr>
          <w:rFonts w:ascii="Times New Roman" w:hAnsi="Times New Roman" w:cs="Times New Roman"/>
          <w:sz w:val="26"/>
          <w:szCs w:val="26"/>
        </w:rPr>
        <w:t>Н.А. Кашиной</w:t>
      </w:r>
    </w:p>
    <w:p w:rsidR="00954616" w:rsidRPr="00E21F05" w:rsidRDefault="00954616" w:rsidP="00D469D9">
      <w:pPr>
        <w:pStyle w:val="ConsNonformat"/>
        <w:widowControl/>
        <w:ind w:right="0"/>
        <w:outlineLvl w:val="0"/>
        <w:rPr>
          <w:rFonts w:ascii="Times New Roman" w:hAnsi="Times New Roman" w:cs="Times New Roman"/>
          <w:sz w:val="26"/>
          <w:szCs w:val="26"/>
        </w:rPr>
      </w:pPr>
    </w:p>
    <w:p w:rsidR="008624CA" w:rsidRPr="00E21F05" w:rsidRDefault="008624CA" w:rsidP="007D6551">
      <w:pPr>
        <w:pStyle w:val="ConsNonformat"/>
        <w:widowControl/>
        <w:ind w:left="4820" w:right="0"/>
        <w:rPr>
          <w:rFonts w:ascii="Times New Roman" w:hAnsi="Times New Roman" w:cs="Times New Roman"/>
          <w:sz w:val="26"/>
          <w:szCs w:val="26"/>
        </w:rPr>
      </w:pPr>
      <w:r w:rsidRPr="00E21F05">
        <w:rPr>
          <w:rFonts w:ascii="Times New Roman" w:hAnsi="Times New Roman" w:cs="Times New Roman"/>
          <w:sz w:val="26"/>
          <w:szCs w:val="26"/>
        </w:rPr>
        <w:t>от __________________</w:t>
      </w:r>
      <w:r w:rsidR="00051DB0" w:rsidRPr="00E21F05">
        <w:rPr>
          <w:rFonts w:ascii="Times New Roman" w:hAnsi="Times New Roman" w:cs="Times New Roman"/>
          <w:sz w:val="26"/>
          <w:szCs w:val="26"/>
        </w:rPr>
        <w:t>____</w:t>
      </w:r>
      <w:r w:rsidRPr="00E21F05">
        <w:rPr>
          <w:rFonts w:ascii="Times New Roman" w:hAnsi="Times New Roman" w:cs="Times New Roman"/>
          <w:sz w:val="26"/>
          <w:szCs w:val="26"/>
        </w:rPr>
        <w:t>_____</w:t>
      </w:r>
      <w:r w:rsidR="007D6551" w:rsidRPr="00E21F05">
        <w:rPr>
          <w:rFonts w:ascii="Times New Roman" w:hAnsi="Times New Roman" w:cs="Times New Roman"/>
          <w:sz w:val="26"/>
          <w:szCs w:val="26"/>
        </w:rPr>
        <w:t>____________</w:t>
      </w:r>
    </w:p>
    <w:p w:rsidR="008624CA" w:rsidRPr="007D6551" w:rsidRDefault="00051DB0" w:rsidP="00051DB0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7D6551">
        <w:rPr>
          <w:rFonts w:ascii="Times New Roman" w:hAnsi="Times New Roman" w:cs="Times New Roman"/>
        </w:rPr>
        <w:t xml:space="preserve">                        </w:t>
      </w:r>
      <w:r w:rsidRPr="007D6551">
        <w:rPr>
          <w:rFonts w:ascii="Times New Roman" w:hAnsi="Times New Roman" w:cs="Times New Roman"/>
        </w:rPr>
        <w:tab/>
      </w:r>
      <w:r w:rsidRPr="007D6551">
        <w:rPr>
          <w:rFonts w:ascii="Times New Roman" w:hAnsi="Times New Roman" w:cs="Times New Roman"/>
        </w:rPr>
        <w:tab/>
      </w:r>
      <w:r w:rsidRPr="007D6551">
        <w:rPr>
          <w:rFonts w:ascii="Times New Roman" w:hAnsi="Times New Roman" w:cs="Times New Roman"/>
        </w:rPr>
        <w:tab/>
      </w:r>
      <w:r w:rsidRPr="007D6551">
        <w:rPr>
          <w:rFonts w:ascii="Times New Roman" w:hAnsi="Times New Roman" w:cs="Times New Roman"/>
        </w:rPr>
        <w:tab/>
      </w:r>
      <w:r w:rsidRPr="007D6551">
        <w:rPr>
          <w:rFonts w:ascii="Times New Roman" w:hAnsi="Times New Roman" w:cs="Times New Roman"/>
        </w:rPr>
        <w:tab/>
      </w:r>
      <w:r w:rsidRPr="007D6551">
        <w:rPr>
          <w:rFonts w:ascii="Times New Roman" w:hAnsi="Times New Roman" w:cs="Times New Roman"/>
        </w:rPr>
        <w:tab/>
      </w:r>
      <w:r w:rsidRPr="007D6551">
        <w:rPr>
          <w:rFonts w:ascii="Times New Roman" w:hAnsi="Times New Roman" w:cs="Times New Roman"/>
        </w:rPr>
        <w:tab/>
      </w:r>
      <w:r w:rsidR="007D6551" w:rsidRPr="007D6551">
        <w:rPr>
          <w:rFonts w:ascii="Times New Roman" w:hAnsi="Times New Roman" w:cs="Times New Roman"/>
        </w:rPr>
        <w:t xml:space="preserve">                      </w:t>
      </w:r>
      <w:r w:rsidR="008624CA" w:rsidRPr="007D6551">
        <w:rPr>
          <w:rFonts w:ascii="Times New Roman" w:hAnsi="Times New Roman" w:cs="Times New Roman"/>
        </w:rPr>
        <w:t>(фамилия, имя, отчество)</w:t>
      </w:r>
    </w:p>
    <w:p w:rsidR="00FD55AA" w:rsidRPr="00051DB0" w:rsidRDefault="00FD55AA" w:rsidP="00FD55AA">
      <w:pPr>
        <w:pStyle w:val="ConsNonformat"/>
        <w:widowControl/>
        <w:ind w:left="4820" w:right="0" w:hanging="3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FD55AA" w:rsidRPr="00051DB0" w:rsidRDefault="00FD55AA" w:rsidP="00FD55AA">
      <w:pPr>
        <w:pStyle w:val="ConsNonformat"/>
        <w:widowControl/>
        <w:spacing w:line="276" w:lineRule="auto"/>
        <w:ind w:left="4820" w:right="0" w:hanging="3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FD55AA" w:rsidRPr="00051DB0" w:rsidRDefault="00FD55AA" w:rsidP="00FD55AA">
      <w:pPr>
        <w:pStyle w:val="ConsNonformat"/>
        <w:widowControl/>
        <w:spacing w:line="360" w:lineRule="auto"/>
        <w:ind w:left="4820" w:right="0" w:hanging="3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8624CA" w:rsidRPr="007D6551" w:rsidRDefault="007D6551" w:rsidP="007D6551">
      <w:pPr>
        <w:pStyle w:val="ConsNonformat"/>
        <w:widowControl/>
        <w:ind w:left="2124" w:right="0" w:firstLine="708"/>
        <w:jc w:val="center"/>
        <w:rPr>
          <w:rFonts w:ascii="Times New Roman" w:hAnsi="Times New Roman" w:cs="Times New Roman"/>
          <w:szCs w:val="16"/>
        </w:rPr>
      </w:pPr>
      <w:r w:rsidRPr="007D6551">
        <w:rPr>
          <w:rFonts w:ascii="Times New Roman" w:hAnsi="Times New Roman" w:cs="Times New Roman"/>
          <w:sz w:val="32"/>
          <w:szCs w:val="24"/>
        </w:rPr>
        <w:t xml:space="preserve">                             </w:t>
      </w:r>
      <w:r w:rsidR="00051DB0" w:rsidRPr="007D6551">
        <w:rPr>
          <w:rFonts w:ascii="Times New Roman" w:hAnsi="Times New Roman" w:cs="Times New Roman"/>
          <w:sz w:val="32"/>
          <w:szCs w:val="24"/>
        </w:rPr>
        <w:t xml:space="preserve"> </w:t>
      </w:r>
      <w:r w:rsidR="008624CA" w:rsidRPr="007D6551">
        <w:rPr>
          <w:rFonts w:ascii="Times New Roman" w:hAnsi="Times New Roman" w:cs="Times New Roman"/>
          <w:szCs w:val="16"/>
        </w:rPr>
        <w:t>(наименование занимаемой должности)</w:t>
      </w:r>
    </w:p>
    <w:p w:rsidR="00FD55AA" w:rsidRPr="00051DB0" w:rsidRDefault="00FD55AA" w:rsidP="00FD55AA">
      <w:pPr>
        <w:pStyle w:val="ConsNonformat"/>
        <w:widowControl/>
        <w:ind w:left="4820" w:right="0" w:hanging="3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8624CA" w:rsidRPr="00051DB0" w:rsidRDefault="008624CA" w:rsidP="007D6551">
      <w:pPr>
        <w:pStyle w:val="ConsNonformat"/>
        <w:widowControl/>
        <w:ind w:left="4820" w:right="0" w:hanging="3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____________________________</w:t>
      </w:r>
      <w:r w:rsidR="007D6551">
        <w:rPr>
          <w:rFonts w:ascii="Times New Roman" w:hAnsi="Times New Roman" w:cs="Times New Roman"/>
          <w:sz w:val="24"/>
          <w:szCs w:val="24"/>
        </w:rPr>
        <w:t>________________</w:t>
      </w:r>
    </w:p>
    <w:p w:rsidR="008624CA" w:rsidRPr="007D6551" w:rsidRDefault="008624CA" w:rsidP="00934F0B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Cs w:val="16"/>
        </w:rPr>
      </w:pPr>
      <w:r w:rsidRPr="007D6551">
        <w:rPr>
          <w:rFonts w:ascii="Times New Roman" w:hAnsi="Times New Roman" w:cs="Times New Roman"/>
          <w:sz w:val="32"/>
          <w:szCs w:val="24"/>
        </w:rPr>
        <w:t xml:space="preserve">                                                               </w:t>
      </w:r>
      <w:r w:rsidR="007D6551" w:rsidRPr="007D6551">
        <w:rPr>
          <w:rFonts w:ascii="Times New Roman" w:hAnsi="Times New Roman" w:cs="Times New Roman"/>
          <w:sz w:val="32"/>
          <w:szCs w:val="24"/>
        </w:rPr>
        <w:t xml:space="preserve">  </w:t>
      </w:r>
      <w:r w:rsidR="007D6551">
        <w:rPr>
          <w:rFonts w:ascii="Times New Roman" w:hAnsi="Times New Roman" w:cs="Times New Roman"/>
          <w:sz w:val="32"/>
          <w:szCs w:val="24"/>
        </w:rPr>
        <w:t xml:space="preserve">          </w:t>
      </w:r>
      <w:r w:rsidR="007D6551" w:rsidRPr="007D6551">
        <w:rPr>
          <w:rFonts w:ascii="Times New Roman" w:hAnsi="Times New Roman" w:cs="Times New Roman"/>
          <w:sz w:val="32"/>
          <w:szCs w:val="24"/>
        </w:rPr>
        <w:t xml:space="preserve">        </w:t>
      </w:r>
      <w:r w:rsidRPr="007D6551">
        <w:rPr>
          <w:rFonts w:ascii="Times New Roman" w:hAnsi="Times New Roman" w:cs="Times New Roman"/>
          <w:szCs w:val="16"/>
        </w:rPr>
        <w:t>(наименование организации)</w:t>
      </w:r>
      <w:r w:rsidRPr="007D6551">
        <w:rPr>
          <w:rFonts w:ascii="Times New Roman" w:hAnsi="Times New Roman" w:cs="Times New Roman"/>
          <w:szCs w:val="16"/>
        </w:rPr>
        <w:tab/>
      </w:r>
    </w:p>
    <w:p w:rsidR="00954616" w:rsidRPr="007D6551" w:rsidRDefault="00954616" w:rsidP="008624CA">
      <w:pPr>
        <w:pStyle w:val="ConsNonformat"/>
        <w:widowControl/>
        <w:ind w:right="0"/>
        <w:rPr>
          <w:rFonts w:ascii="Times New Roman" w:hAnsi="Times New Roman" w:cs="Times New Roman"/>
          <w:szCs w:val="16"/>
        </w:rPr>
      </w:pPr>
    </w:p>
    <w:p w:rsidR="008624CA" w:rsidRPr="00051DB0" w:rsidRDefault="00934F0B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Дата</w:t>
      </w:r>
      <w:r w:rsidR="008624CA" w:rsidRPr="00051DB0">
        <w:rPr>
          <w:rFonts w:ascii="Times New Roman" w:hAnsi="Times New Roman" w:cs="Times New Roman"/>
          <w:sz w:val="24"/>
          <w:szCs w:val="24"/>
        </w:rPr>
        <w:t xml:space="preserve"> рождения________________________________________</w:t>
      </w:r>
      <w:r w:rsidRPr="00051DB0">
        <w:rPr>
          <w:rFonts w:ascii="Times New Roman" w:hAnsi="Times New Roman" w:cs="Times New Roman"/>
          <w:sz w:val="24"/>
          <w:szCs w:val="24"/>
        </w:rPr>
        <w:t>_________</w:t>
      </w:r>
      <w:r w:rsidR="00646FEE">
        <w:rPr>
          <w:rFonts w:ascii="Times New Roman" w:hAnsi="Times New Roman" w:cs="Times New Roman"/>
          <w:sz w:val="24"/>
          <w:szCs w:val="24"/>
        </w:rPr>
        <w:t>____________</w:t>
      </w:r>
      <w:r w:rsidRPr="00051DB0">
        <w:rPr>
          <w:rFonts w:ascii="Times New Roman" w:hAnsi="Times New Roman" w:cs="Times New Roman"/>
          <w:sz w:val="24"/>
          <w:szCs w:val="24"/>
        </w:rPr>
        <w:t>____</w:t>
      </w:r>
      <w:r w:rsidR="007D6551">
        <w:rPr>
          <w:rFonts w:ascii="Times New Roman" w:hAnsi="Times New Roman" w:cs="Times New Roman"/>
          <w:sz w:val="24"/>
          <w:szCs w:val="24"/>
        </w:rPr>
        <w:t>_______</w:t>
      </w:r>
    </w:p>
    <w:p w:rsidR="00646FEE" w:rsidRDefault="00646FEE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624CA" w:rsidRPr="00051DB0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Образование ______________________________________________</w:t>
      </w:r>
      <w:r w:rsidR="00646FEE">
        <w:rPr>
          <w:rFonts w:ascii="Times New Roman" w:hAnsi="Times New Roman" w:cs="Times New Roman"/>
          <w:sz w:val="24"/>
          <w:szCs w:val="24"/>
        </w:rPr>
        <w:t>___________</w:t>
      </w:r>
      <w:r w:rsidRPr="00051DB0">
        <w:rPr>
          <w:rFonts w:ascii="Times New Roman" w:hAnsi="Times New Roman" w:cs="Times New Roman"/>
          <w:sz w:val="24"/>
          <w:szCs w:val="24"/>
        </w:rPr>
        <w:t>_________</w:t>
      </w:r>
      <w:r w:rsidR="007D6551">
        <w:rPr>
          <w:rFonts w:ascii="Times New Roman" w:hAnsi="Times New Roman" w:cs="Times New Roman"/>
          <w:sz w:val="24"/>
          <w:szCs w:val="24"/>
        </w:rPr>
        <w:t>_______</w:t>
      </w:r>
    </w:p>
    <w:p w:rsidR="00646FEE" w:rsidRDefault="00646FEE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624CA" w:rsidRPr="00051DB0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Проживаю_____________________________________________</w:t>
      </w:r>
      <w:r w:rsidR="00646FEE">
        <w:rPr>
          <w:rFonts w:ascii="Times New Roman" w:hAnsi="Times New Roman" w:cs="Times New Roman"/>
          <w:sz w:val="24"/>
          <w:szCs w:val="24"/>
        </w:rPr>
        <w:t>___________</w:t>
      </w:r>
      <w:r w:rsidRPr="00051DB0">
        <w:rPr>
          <w:rFonts w:ascii="Times New Roman" w:hAnsi="Times New Roman" w:cs="Times New Roman"/>
          <w:sz w:val="24"/>
          <w:szCs w:val="24"/>
        </w:rPr>
        <w:t>____________</w:t>
      </w:r>
      <w:r w:rsidR="007D6551">
        <w:rPr>
          <w:rFonts w:ascii="Times New Roman" w:hAnsi="Times New Roman" w:cs="Times New Roman"/>
          <w:sz w:val="24"/>
          <w:szCs w:val="24"/>
        </w:rPr>
        <w:t>_______</w:t>
      </w:r>
    </w:p>
    <w:p w:rsidR="00954616" w:rsidRPr="007D6551" w:rsidRDefault="00954616" w:rsidP="00954616">
      <w:pPr>
        <w:pStyle w:val="ConsNonformat"/>
        <w:widowControl/>
        <w:ind w:right="0"/>
        <w:jc w:val="center"/>
        <w:rPr>
          <w:rFonts w:ascii="Times New Roman" w:hAnsi="Times New Roman" w:cs="Times New Roman"/>
          <w:szCs w:val="16"/>
        </w:rPr>
      </w:pPr>
      <w:r w:rsidRPr="007D6551">
        <w:rPr>
          <w:rFonts w:ascii="Times New Roman" w:hAnsi="Times New Roman" w:cs="Times New Roman"/>
          <w:szCs w:val="16"/>
        </w:rPr>
        <w:t>(индекс, адрес фактического проживания)</w:t>
      </w:r>
    </w:p>
    <w:p w:rsidR="008624CA" w:rsidRPr="00051DB0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051DB0">
        <w:rPr>
          <w:rFonts w:ascii="Times New Roman" w:hAnsi="Times New Roman" w:cs="Times New Roman"/>
          <w:sz w:val="24"/>
          <w:szCs w:val="24"/>
        </w:rPr>
        <w:t>Тел.___________________________________________________________</w:t>
      </w:r>
      <w:r w:rsidR="00646FEE">
        <w:rPr>
          <w:rFonts w:ascii="Times New Roman" w:hAnsi="Times New Roman" w:cs="Times New Roman"/>
          <w:sz w:val="24"/>
          <w:szCs w:val="24"/>
        </w:rPr>
        <w:t>__</w:t>
      </w:r>
      <w:r w:rsidRPr="00051DB0">
        <w:rPr>
          <w:rFonts w:ascii="Times New Roman" w:hAnsi="Times New Roman" w:cs="Times New Roman"/>
          <w:sz w:val="24"/>
          <w:szCs w:val="24"/>
        </w:rPr>
        <w:t>_____________</w:t>
      </w:r>
      <w:r w:rsidR="007D6551">
        <w:rPr>
          <w:rFonts w:ascii="Times New Roman" w:hAnsi="Times New Roman" w:cs="Times New Roman"/>
          <w:sz w:val="24"/>
          <w:szCs w:val="24"/>
        </w:rPr>
        <w:t>_______</w:t>
      </w:r>
    </w:p>
    <w:p w:rsidR="008624CA" w:rsidRPr="007D6551" w:rsidRDefault="008624CA" w:rsidP="008624CA">
      <w:pPr>
        <w:pStyle w:val="ConsNonformat"/>
        <w:widowControl/>
        <w:ind w:right="0"/>
        <w:rPr>
          <w:rFonts w:ascii="Times New Roman" w:hAnsi="Times New Roman" w:cs="Times New Roman"/>
          <w:szCs w:val="16"/>
        </w:rPr>
      </w:pPr>
      <w:r w:rsidRPr="007D6551">
        <w:rPr>
          <w:rFonts w:ascii="Times New Roman" w:hAnsi="Times New Roman" w:cs="Times New Roman"/>
          <w:sz w:val="32"/>
          <w:szCs w:val="24"/>
        </w:rPr>
        <w:t xml:space="preserve">                                              </w:t>
      </w:r>
      <w:r w:rsidR="007D6551" w:rsidRPr="007D6551">
        <w:rPr>
          <w:rFonts w:ascii="Times New Roman" w:hAnsi="Times New Roman" w:cs="Times New Roman"/>
          <w:sz w:val="32"/>
          <w:szCs w:val="24"/>
        </w:rPr>
        <w:t xml:space="preserve">    </w:t>
      </w:r>
      <w:r w:rsidRPr="007D6551">
        <w:rPr>
          <w:rFonts w:ascii="Times New Roman" w:hAnsi="Times New Roman" w:cs="Times New Roman"/>
          <w:sz w:val="32"/>
          <w:szCs w:val="24"/>
        </w:rPr>
        <w:t xml:space="preserve"> </w:t>
      </w:r>
      <w:r w:rsidRPr="007D6551">
        <w:rPr>
          <w:rFonts w:ascii="Times New Roman" w:hAnsi="Times New Roman" w:cs="Times New Roman"/>
          <w:szCs w:val="16"/>
        </w:rPr>
        <w:t>(рабочий, домашний)</w:t>
      </w:r>
    </w:p>
    <w:p w:rsidR="00ED39FF" w:rsidRPr="00051DB0" w:rsidRDefault="00ED39FF" w:rsidP="00ED39FF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Pr="00051DB0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51DB0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ED39FF" w:rsidRPr="007D6551" w:rsidRDefault="00ED39FF" w:rsidP="00ED39FF">
      <w:pPr>
        <w:pStyle w:val="ConsNonformat"/>
        <w:widowControl/>
        <w:ind w:right="0"/>
        <w:rPr>
          <w:rFonts w:ascii="Times New Roman" w:hAnsi="Times New Roman" w:cs="Times New Roman"/>
          <w:szCs w:val="16"/>
        </w:rPr>
      </w:pPr>
      <w:r w:rsidRPr="007D6551">
        <w:rPr>
          <w:rFonts w:ascii="Times New Roman" w:hAnsi="Times New Roman" w:cs="Times New Roman"/>
          <w:sz w:val="32"/>
          <w:szCs w:val="24"/>
        </w:rPr>
        <w:t xml:space="preserve">                                      </w:t>
      </w:r>
      <w:r w:rsidRPr="007D6551">
        <w:rPr>
          <w:rFonts w:ascii="Times New Roman" w:hAnsi="Times New Roman" w:cs="Times New Roman"/>
          <w:szCs w:val="16"/>
        </w:rPr>
        <w:t>(</w:t>
      </w:r>
      <w:r>
        <w:rPr>
          <w:rFonts w:ascii="Times New Roman" w:hAnsi="Times New Roman" w:cs="Times New Roman"/>
          <w:szCs w:val="16"/>
        </w:rPr>
        <w:t>для направления уведомлений о втором этапе конкурса, о результатах конкурса</w:t>
      </w:r>
      <w:r w:rsidRPr="007D6551">
        <w:rPr>
          <w:rFonts w:ascii="Times New Roman" w:hAnsi="Times New Roman" w:cs="Times New Roman"/>
          <w:szCs w:val="16"/>
        </w:rPr>
        <w:t>)</w:t>
      </w:r>
    </w:p>
    <w:p w:rsidR="008624CA" w:rsidRPr="00E671F5" w:rsidRDefault="008624CA" w:rsidP="008624C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8"/>
          <w:szCs w:val="24"/>
        </w:rPr>
      </w:pPr>
    </w:p>
    <w:p w:rsidR="008624CA" w:rsidRPr="007D6551" w:rsidRDefault="008624CA" w:rsidP="00D469D9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D6551">
        <w:rPr>
          <w:rFonts w:ascii="Times New Roman" w:hAnsi="Times New Roman" w:cs="Times New Roman"/>
          <w:sz w:val="26"/>
          <w:szCs w:val="26"/>
        </w:rPr>
        <w:t>Заявление</w:t>
      </w:r>
    </w:p>
    <w:p w:rsidR="008624CA" w:rsidRPr="00E671F5" w:rsidRDefault="008624CA" w:rsidP="008624C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26"/>
        </w:rPr>
      </w:pPr>
    </w:p>
    <w:p w:rsidR="00051DB0" w:rsidRPr="007D6551" w:rsidRDefault="00051DB0" w:rsidP="00051DB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51">
        <w:rPr>
          <w:rFonts w:ascii="Times New Roman" w:hAnsi="Times New Roman" w:cs="Times New Roman"/>
          <w:sz w:val="26"/>
          <w:szCs w:val="26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</w:t>
      </w:r>
      <w:r w:rsidRPr="00051DB0">
        <w:rPr>
          <w:rFonts w:ascii="Times New Roman" w:hAnsi="Times New Roman" w:cs="Times New Roman"/>
          <w:sz w:val="24"/>
          <w:szCs w:val="24"/>
        </w:rPr>
        <w:t xml:space="preserve">  </w:t>
      </w:r>
      <w:r w:rsidRPr="007D6551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  <w:r w:rsidR="009E6FD5" w:rsidRPr="007D655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</w:t>
      </w:r>
      <w:r w:rsidRPr="007D6551">
        <w:rPr>
          <w:rFonts w:ascii="Times New Roman" w:hAnsi="Times New Roman" w:cs="Times New Roman"/>
          <w:sz w:val="26"/>
          <w:szCs w:val="26"/>
        </w:rPr>
        <w:t>___                  ____________________________________________________________</w:t>
      </w:r>
      <w:r w:rsidR="009E6FD5" w:rsidRPr="007D6551">
        <w:rPr>
          <w:rFonts w:ascii="Times New Roman" w:hAnsi="Times New Roman" w:cs="Times New Roman"/>
          <w:sz w:val="26"/>
          <w:szCs w:val="26"/>
        </w:rPr>
        <w:t>___________</w:t>
      </w:r>
      <w:r w:rsidRPr="007D6551">
        <w:rPr>
          <w:rFonts w:ascii="Times New Roman" w:hAnsi="Times New Roman" w:cs="Times New Roman"/>
          <w:sz w:val="26"/>
          <w:szCs w:val="26"/>
        </w:rPr>
        <w:t>______</w:t>
      </w:r>
    </w:p>
    <w:p w:rsidR="00051DB0" w:rsidRPr="007D6551" w:rsidRDefault="00121B91" w:rsidP="00051DB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№12</w:t>
      </w:r>
      <w:r w:rsidR="00051DB0" w:rsidRPr="007D6551">
        <w:rPr>
          <w:rFonts w:ascii="Times New Roman" w:hAnsi="Times New Roman" w:cs="Times New Roman"/>
          <w:sz w:val="26"/>
          <w:szCs w:val="26"/>
        </w:rPr>
        <w:t xml:space="preserve"> по </w:t>
      </w:r>
      <w:r w:rsidR="009E6FD5" w:rsidRPr="007D6551">
        <w:rPr>
          <w:rFonts w:ascii="Times New Roman" w:hAnsi="Times New Roman" w:cs="Times New Roman"/>
          <w:sz w:val="26"/>
          <w:szCs w:val="26"/>
        </w:rPr>
        <w:t>Приморскому краю</w:t>
      </w:r>
      <w:r w:rsidR="00051DB0" w:rsidRPr="007D6551">
        <w:rPr>
          <w:rFonts w:ascii="Times New Roman" w:hAnsi="Times New Roman" w:cs="Times New Roman"/>
          <w:sz w:val="26"/>
          <w:szCs w:val="26"/>
        </w:rPr>
        <w:t>.</w:t>
      </w:r>
    </w:p>
    <w:p w:rsidR="00051DB0" w:rsidRPr="007D6551" w:rsidRDefault="00051DB0" w:rsidP="00051DB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51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7D6551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7D6551">
        <w:rPr>
          <w:rFonts w:ascii="Times New Roman" w:hAnsi="Times New Roman" w:cs="Times New Roman"/>
          <w:sz w:val="26"/>
          <w:szCs w:val="26"/>
        </w:rPr>
        <w:t>. № 79-ФЗ</w:t>
      </w:r>
      <w:r w:rsidR="00121B91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7D6551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в</w:t>
      </w:r>
      <w:r w:rsidR="00121B91">
        <w:rPr>
          <w:rFonts w:ascii="Times New Roman" w:hAnsi="Times New Roman" w:cs="Times New Roman"/>
          <w:sz w:val="26"/>
          <w:szCs w:val="26"/>
        </w:rPr>
        <w:t xml:space="preserve"> </w:t>
      </w:r>
      <w:r w:rsidRPr="007D6551">
        <w:rPr>
          <w:rFonts w:ascii="Times New Roman" w:hAnsi="Times New Roman" w:cs="Times New Roman"/>
          <w:sz w:val="26"/>
          <w:szCs w:val="26"/>
        </w:rPr>
        <w:t>том</w:t>
      </w:r>
      <w:r w:rsidR="00121B91">
        <w:rPr>
          <w:rFonts w:ascii="Times New Roman" w:hAnsi="Times New Roman" w:cs="Times New Roman"/>
          <w:sz w:val="26"/>
          <w:szCs w:val="26"/>
        </w:rPr>
        <w:t xml:space="preserve"> </w:t>
      </w:r>
      <w:r w:rsidRPr="007D6551">
        <w:rPr>
          <w:rFonts w:ascii="Times New Roman" w:hAnsi="Times New Roman" w:cs="Times New Roman"/>
          <w:sz w:val="26"/>
          <w:szCs w:val="26"/>
        </w:rPr>
        <w:t>числе</w:t>
      </w:r>
      <w:r w:rsidR="00121B91">
        <w:rPr>
          <w:rFonts w:ascii="Times New Roman" w:hAnsi="Times New Roman" w:cs="Times New Roman"/>
          <w:sz w:val="26"/>
          <w:szCs w:val="26"/>
        </w:rPr>
        <w:t xml:space="preserve"> </w:t>
      </w:r>
      <w:r w:rsidRPr="007D6551">
        <w:rPr>
          <w:rFonts w:ascii="Times New Roman" w:hAnsi="Times New Roman" w:cs="Times New Roman"/>
          <w:sz w:val="26"/>
          <w:szCs w:val="26"/>
        </w:rPr>
        <w:t>с</w:t>
      </w:r>
      <w:r w:rsidR="00121B91">
        <w:rPr>
          <w:rFonts w:ascii="Times New Roman" w:hAnsi="Times New Roman" w:cs="Times New Roman"/>
          <w:sz w:val="26"/>
          <w:szCs w:val="26"/>
        </w:rPr>
        <w:t xml:space="preserve"> </w:t>
      </w:r>
      <w:r w:rsidRPr="007D6551">
        <w:rPr>
          <w:rFonts w:ascii="Times New Roman" w:hAnsi="Times New Roman" w:cs="Times New Roman"/>
          <w:sz w:val="26"/>
          <w:szCs w:val="26"/>
        </w:rPr>
        <w:t>квалификационными требованиями, предъявляемыми к вакантной должности, ознакомлен.</w:t>
      </w:r>
    </w:p>
    <w:p w:rsidR="00051DB0" w:rsidRPr="007D6551" w:rsidRDefault="00051DB0" w:rsidP="00051DB0">
      <w:pPr>
        <w:ind w:firstLine="709"/>
        <w:jc w:val="both"/>
        <w:rPr>
          <w:sz w:val="26"/>
          <w:szCs w:val="26"/>
        </w:rPr>
      </w:pPr>
      <w:r w:rsidRPr="007D6551">
        <w:rPr>
          <w:sz w:val="26"/>
          <w:szCs w:val="26"/>
        </w:rPr>
        <w:t>Уведомлен(а)</w:t>
      </w:r>
      <w:r w:rsidR="00121B91">
        <w:rPr>
          <w:sz w:val="26"/>
          <w:szCs w:val="26"/>
        </w:rPr>
        <w:t xml:space="preserve"> </w:t>
      </w:r>
      <w:r w:rsidRPr="007D6551">
        <w:rPr>
          <w:sz w:val="26"/>
          <w:szCs w:val="26"/>
        </w:rPr>
        <w:t>о</w:t>
      </w:r>
      <w:r w:rsidR="00121B91">
        <w:rPr>
          <w:sz w:val="26"/>
          <w:szCs w:val="26"/>
        </w:rPr>
        <w:t xml:space="preserve"> </w:t>
      </w:r>
      <w:r w:rsidRPr="007D6551">
        <w:rPr>
          <w:sz w:val="26"/>
          <w:szCs w:val="26"/>
        </w:rPr>
        <w:t>том,</w:t>
      </w:r>
      <w:r w:rsidR="00121B91">
        <w:rPr>
          <w:sz w:val="26"/>
          <w:szCs w:val="26"/>
        </w:rPr>
        <w:t xml:space="preserve"> </w:t>
      </w:r>
      <w:r w:rsidRPr="007D6551">
        <w:rPr>
          <w:sz w:val="26"/>
          <w:szCs w:val="26"/>
        </w:rPr>
        <w:t>что</w:t>
      </w:r>
      <w:r w:rsidR="00121B91">
        <w:rPr>
          <w:sz w:val="26"/>
          <w:szCs w:val="26"/>
        </w:rPr>
        <w:t xml:space="preserve"> </w:t>
      </w:r>
      <w:r w:rsidRPr="007D6551">
        <w:rPr>
          <w:sz w:val="26"/>
          <w:szCs w:val="26"/>
        </w:rPr>
        <w:t>несвоевременное</w:t>
      </w:r>
      <w:r w:rsidR="00121B91">
        <w:rPr>
          <w:sz w:val="26"/>
          <w:szCs w:val="26"/>
        </w:rPr>
        <w:t xml:space="preserve"> </w:t>
      </w:r>
      <w:r w:rsidRPr="007D6551">
        <w:rPr>
          <w:sz w:val="26"/>
          <w:szCs w:val="26"/>
        </w:rPr>
        <w:t>представление</w:t>
      </w:r>
      <w:r w:rsidR="00121B91">
        <w:rPr>
          <w:sz w:val="26"/>
          <w:szCs w:val="26"/>
        </w:rPr>
        <w:t xml:space="preserve"> </w:t>
      </w:r>
      <w:r w:rsidRPr="007D6551">
        <w:rPr>
          <w:sz w:val="26"/>
          <w:szCs w:val="26"/>
        </w:rPr>
        <w:t>документов</w:t>
      </w:r>
      <w:r w:rsidR="00121B91">
        <w:rPr>
          <w:sz w:val="26"/>
          <w:szCs w:val="26"/>
        </w:rPr>
        <w:t xml:space="preserve"> </w:t>
      </w:r>
      <w:r w:rsidRPr="007D6551">
        <w:rPr>
          <w:sz w:val="26"/>
          <w:szCs w:val="26"/>
        </w:rPr>
        <w:t xml:space="preserve">либо представление их не в полном объеме или с нарушением правил оформления без уважительной причины являются основанием для отказа в их приеме.  </w:t>
      </w:r>
    </w:p>
    <w:p w:rsidR="00051DB0" w:rsidRPr="007D6551" w:rsidRDefault="00051DB0" w:rsidP="00F941F8">
      <w:pPr>
        <w:ind w:firstLine="708"/>
        <w:jc w:val="both"/>
        <w:rPr>
          <w:sz w:val="26"/>
          <w:szCs w:val="26"/>
        </w:rPr>
      </w:pPr>
      <w:r w:rsidRPr="007D6551">
        <w:rPr>
          <w:sz w:val="26"/>
          <w:szCs w:val="26"/>
        </w:rPr>
        <w:t xml:space="preserve">Информацию для участников конкурса на размещение вакантных должностей и включение в кадровый резерв </w:t>
      </w:r>
      <w:r w:rsidR="00B25C49">
        <w:rPr>
          <w:sz w:val="26"/>
          <w:szCs w:val="26"/>
        </w:rPr>
        <w:t>Межрайонной инспекции федеральной налоговой службы №12</w:t>
      </w:r>
      <w:r w:rsidR="00B25C49" w:rsidRPr="007D6551">
        <w:rPr>
          <w:sz w:val="26"/>
          <w:szCs w:val="26"/>
        </w:rPr>
        <w:t xml:space="preserve"> по Приморскому краю</w:t>
      </w:r>
      <w:r w:rsidRPr="007D6551">
        <w:rPr>
          <w:sz w:val="26"/>
          <w:szCs w:val="26"/>
        </w:rPr>
        <w:t xml:space="preserve"> получил(а).</w:t>
      </w:r>
    </w:p>
    <w:p w:rsidR="00051DB0" w:rsidRPr="007D6551" w:rsidRDefault="00051DB0" w:rsidP="00051DB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6551">
        <w:rPr>
          <w:rFonts w:ascii="Times New Roman" w:hAnsi="Times New Roman" w:cs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 (при необходимости), согласен.</w:t>
      </w:r>
    </w:p>
    <w:p w:rsidR="00051DB0" w:rsidRPr="007D6551" w:rsidRDefault="00051DB0" w:rsidP="00051DB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1DB0" w:rsidRPr="007D6551" w:rsidRDefault="00051DB0" w:rsidP="004C793B">
      <w:pPr>
        <w:pStyle w:val="ConsNonformat"/>
        <w:widowControl/>
        <w:ind w:right="0"/>
        <w:jc w:val="center"/>
        <w:rPr>
          <w:rFonts w:ascii="Times New Roman" w:hAnsi="Times New Roman" w:cs="Times New Roman"/>
          <w:szCs w:val="16"/>
        </w:rPr>
      </w:pPr>
      <w:r w:rsidRPr="007D6551">
        <w:rPr>
          <w:rFonts w:ascii="Times New Roman" w:hAnsi="Times New Roman" w:cs="Times New Roman"/>
          <w:sz w:val="26"/>
          <w:szCs w:val="26"/>
        </w:rPr>
        <w:t>К заявлению прилагаю: __________________________________</w:t>
      </w:r>
      <w:r w:rsidR="004C793B" w:rsidRPr="007D6551">
        <w:rPr>
          <w:rFonts w:ascii="Times New Roman" w:hAnsi="Times New Roman" w:cs="Times New Roman"/>
          <w:sz w:val="26"/>
          <w:szCs w:val="26"/>
        </w:rPr>
        <w:t>______________________________________</w:t>
      </w:r>
      <w:r w:rsidRPr="007D6551">
        <w:rPr>
          <w:rFonts w:ascii="Times New Roman" w:hAnsi="Times New Roman" w:cs="Times New Roman"/>
          <w:sz w:val="26"/>
          <w:szCs w:val="26"/>
        </w:rPr>
        <w:t xml:space="preserve">_____ </w:t>
      </w:r>
      <w:r w:rsidR="00E671F5" w:rsidRPr="007D6551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  <w:r w:rsidR="00E671F5" w:rsidRPr="00051DB0">
        <w:rPr>
          <w:rFonts w:ascii="Times New Roman" w:hAnsi="Times New Roman" w:cs="Times New Roman"/>
          <w:sz w:val="24"/>
          <w:szCs w:val="24"/>
        </w:rPr>
        <w:t xml:space="preserve"> </w:t>
      </w:r>
      <w:r w:rsidRPr="007D6551">
        <w:rPr>
          <w:rFonts w:ascii="Times New Roman" w:hAnsi="Times New Roman" w:cs="Times New Roman"/>
          <w:szCs w:val="16"/>
        </w:rPr>
        <w:t>(перечислить прилагаемые документы).</w:t>
      </w:r>
    </w:p>
    <w:p w:rsidR="004C793B" w:rsidRDefault="004C793B" w:rsidP="004C793B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6"/>
          <w:szCs w:val="16"/>
        </w:rPr>
      </w:pPr>
    </w:p>
    <w:p w:rsidR="00051DB0" w:rsidRPr="007D6551" w:rsidRDefault="00051DB0" w:rsidP="00051DB0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7D6551">
        <w:rPr>
          <w:rFonts w:ascii="Times New Roman" w:hAnsi="Times New Roman" w:cs="Times New Roman"/>
          <w:sz w:val="26"/>
          <w:szCs w:val="26"/>
        </w:rPr>
        <w:t xml:space="preserve">_____________              </w:t>
      </w:r>
      <w:r w:rsidR="00121B91">
        <w:rPr>
          <w:rFonts w:ascii="Times New Roman" w:hAnsi="Times New Roman" w:cs="Times New Roman"/>
          <w:sz w:val="26"/>
          <w:szCs w:val="26"/>
        </w:rPr>
        <w:t xml:space="preserve">     </w:t>
      </w:r>
      <w:r w:rsidRPr="007D6551">
        <w:rPr>
          <w:rFonts w:ascii="Times New Roman" w:hAnsi="Times New Roman" w:cs="Times New Roman"/>
          <w:sz w:val="26"/>
          <w:szCs w:val="26"/>
        </w:rPr>
        <w:t xml:space="preserve">            ______________</w:t>
      </w:r>
      <w:r w:rsidRPr="007D6551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121B9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7D6551">
        <w:rPr>
          <w:rFonts w:ascii="Times New Roman" w:hAnsi="Times New Roman" w:cs="Times New Roman"/>
          <w:sz w:val="26"/>
          <w:szCs w:val="26"/>
        </w:rPr>
        <w:t xml:space="preserve">    ____________________</w:t>
      </w:r>
    </w:p>
    <w:p w:rsidR="008624CA" w:rsidRPr="007D6551" w:rsidRDefault="00051DB0" w:rsidP="00051DB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b/>
          <w:bCs/>
          <w:szCs w:val="16"/>
        </w:rPr>
      </w:pPr>
      <w:r w:rsidRPr="007D6551">
        <w:rPr>
          <w:rFonts w:ascii="Times New Roman" w:hAnsi="Times New Roman" w:cs="Times New Roman"/>
          <w:szCs w:val="16"/>
        </w:rPr>
        <w:t xml:space="preserve">дата                        </w:t>
      </w:r>
      <w:r w:rsidRPr="007D6551">
        <w:rPr>
          <w:rFonts w:ascii="Times New Roman" w:hAnsi="Times New Roman" w:cs="Times New Roman"/>
          <w:szCs w:val="16"/>
        </w:rPr>
        <w:tab/>
      </w:r>
      <w:r w:rsidRPr="007D6551">
        <w:rPr>
          <w:rFonts w:ascii="Times New Roman" w:hAnsi="Times New Roman" w:cs="Times New Roman"/>
          <w:szCs w:val="16"/>
        </w:rPr>
        <w:tab/>
      </w:r>
      <w:r w:rsidR="00121B91">
        <w:rPr>
          <w:rFonts w:ascii="Times New Roman" w:hAnsi="Times New Roman" w:cs="Times New Roman"/>
          <w:szCs w:val="16"/>
        </w:rPr>
        <w:t xml:space="preserve">     </w:t>
      </w:r>
      <w:r w:rsidRPr="007D6551">
        <w:rPr>
          <w:rFonts w:ascii="Times New Roman" w:hAnsi="Times New Roman" w:cs="Times New Roman"/>
          <w:szCs w:val="16"/>
        </w:rPr>
        <w:tab/>
        <w:t xml:space="preserve">    </w:t>
      </w:r>
      <w:r w:rsidR="00121B91">
        <w:rPr>
          <w:rFonts w:ascii="Times New Roman" w:hAnsi="Times New Roman" w:cs="Times New Roman"/>
          <w:szCs w:val="16"/>
        </w:rPr>
        <w:t xml:space="preserve">      </w:t>
      </w:r>
      <w:r w:rsidRPr="007D6551">
        <w:rPr>
          <w:rFonts w:ascii="Times New Roman" w:hAnsi="Times New Roman" w:cs="Times New Roman"/>
          <w:szCs w:val="16"/>
        </w:rPr>
        <w:t xml:space="preserve">   </w:t>
      </w:r>
      <w:r w:rsidR="00121B91">
        <w:rPr>
          <w:rFonts w:ascii="Times New Roman" w:hAnsi="Times New Roman" w:cs="Times New Roman"/>
          <w:szCs w:val="16"/>
        </w:rPr>
        <w:t xml:space="preserve">  </w:t>
      </w:r>
      <w:r w:rsidRPr="007D6551">
        <w:rPr>
          <w:rFonts w:ascii="Times New Roman" w:hAnsi="Times New Roman" w:cs="Times New Roman"/>
          <w:szCs w:val="16"/>
        </w:rPr>
        <w:t xml:space="preserve">подпись   </w:t>
      </w:r>
      <w:r w:rsidRPr="007D6551">
        <w:rPr>
          <w:rFonts w:ascii="Times New Roman" w:hAnsi="Times New Roman" w:cs="Times New Roman"/>
          <w:szCs w:val="16"/>
        </w:rPr>
        <w:tab/>
      </w:r>
      <w:r w:rsidRPr="007D6551">
        <w:rPr>
          <w:rFonts w:ascii="Times New Roman" w:hAnsi="Times New Roman" w:cs="Times New Roman"/>
          <w:szCs w:val="16"/>
        </w:rPr>
        <w:tab/>
        <w:t xml:space="preserve">  </w:t>
      </w:r>
      <w:r w:rsidR="007D6551">
        <w:rPr>
          <w:rFonts w:ascii="Times New Roman" w:hAnsi="Times New Roman" w:cs="Times New Roman"/>
          <w:szCs w:val="16"/>
        </w:rPr>
        <w:t xml:space="preserve">        </w:t>
      </w:r>
      <w:r w:rsidR="00121B91">
        <w:rPr>
          <w:rFonts w:ascii="Times New Roman" w:hAnsi="Times New Roman" w:cs="Times New Roman"/>
          <w:szCs w:val="16"/>
        </w:rPr>
        <w:t xml:space="preserve">       </w:t>
      </w:r>
      <w:r w:rsidRPr="007D6551">
        <w:rPr>
          <w:rFonts w:ascii="Times New Roman" w:hAnsi="Times New Roman" w:cs="Times New Roman"/>
          <w:szCs w:val="16"/>
        </w:rPr>
        <w:t xml:space="preserve">           расшифровка подписи</w:t>
      </w:r>
      <w:r w:rsidRPr="007D6551">
        <w:rPr>
          <w:szCs w:val="16"/>
        </w:rPr>
        <w:t xml:space="preserve">   </w:t>
      </w:r>
    </w:p>
    <w:p w:rsidR="008624CA" w:rsidRPr="00646FEE" w:rsidRDefault="00646FEE" w:rsidP="00D469D9">
      <w:pPr>
        <w:pStyle w:val="ConsNormal"/>
        <w:widowControl/>
        <w:ind w:right="0" w:firstLine="540"/>
        <w:jc w:val="both"/>
        <w:outlineLvl w:val="0"/>
        <w:rPr>
          <w:rFonts w:ascii="Times New Roman" w:hAnsi="Times New Roman" w:cs="Times New Roman"/>
          <w:bCs/>
          <w:i/>
          <w:u w:val="single"/>
        </w:rPr>
      </w:pPr>
      <w:r w:rsidRPr="00646FEE">
        <w:rPr>
          <w:rFonts w:ascii="Times New Roman" w:hAnsi="Times New Roman" w:cs="Times New Roman"/>
          <w:bCs/>
          <w:i/>
          <w:u w:val="single"/>
        </w:rPr>
        <w:t>*</w:t>
      </w:r>
      <w:r w:rsidR="008624CA" w:rsidRPr="00646FEE">
        <w:rPr>
          <w:rFonts w:ascii="Times New Roman" w:hAnsi="Times New Roman" w:cs="Times New Roman"/>
          <w:bCs/>
          <w:i/>
          <w:u w:val="single"/>
        </w:rPr>
        <w:t>Заявление оформляется в рукописном виде.</w:t>
      </w:r>
    </w:p>
    <w:sectPr w:rsidR="008624CA" w:rsidRPr="00646FEE" w:rsidSect="00ED39FF">
      <w:pgSz w:w="11906" w:h="16838"/>
      <w:pgMar w:top="737" w:right="567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1F5" w:rsidRDefault="00E671F5" w:rsidP="00E671F5">
      <w:r>
        <w:separator/>
      </w:r>
    </w:p>
  </w:endnote>
  <w:endnote w:type="continuationSeparator" w:id="0">
    <w:p w:rsidR="00E671F5" w:rsidRDefault="00E671F5" w:rsidP="00E67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1F5" w:rsidRDefault="00E671F5" w:rsidP="00E671F5">
      <w:r>
        <w:separator/>
      </w:r>
    </w:p>
  </w:footnote>
  <w:footnote w:type="continuationSeparator" w:id="0">
    <w:p w:rsidR="00E671F5" w:rsidRDefault="00E671F5" w:rsidP="00E671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C8"/>
    <w:rsid w:val="00017181"/>
    <w:rsid w:val="00030EC0"/>
    <w:rsid w:val="00043106"/>
    <w:rsid w:val="00051DB0"/>
    <w:rsid w:val="00065A98"/>
    <w:rsid w:val="00085915"/>
    <w:rsid w:val="000A3A27"/>
    <w:rsid w:val="000B0633"/>
    <w:rsid w:val="000F192B"/>
    <w:rsid w:val="000F507F"/>
    <w:rsid w:val="000F74C9"/>
    <w:rsid w:val="001060D4"/>
    <w:rsid w:val="0011366E"/>
    <w:rsid w:val="00121B91"/>
    <w:rsid w:val="00136BFE"/>
    <w:rsid w:val="00143151"/>
    <w:rsid w:val="00171E2D"/>
    <w:rsid w:val="00191472"/>
    <w:rsid w:val="001971FB"/>
    <w:rsid w:val="001B396A"/>
    <w:rsid w:val="001C1D5E"/>
    <w:rsid w:val="001F2C8F"/>
    <w:rsid w:val="001F4035"/>
    <w:rsid w:val="002201F0"/>
    <w:rsid w:val="00220F67"/>
    <w:rsid w:val="00270EFB"/>
    <w:rsid w:val="00284338"/>
    <w:rsid w:val="002850BD"/>
    <w:rsid w:val="0029295C"/>
    <w:rsid w:val="002A3C21"/>
    <w:rsid w:val="002B7612"/>
    <w:rsid w:val="002D6DBD"/>
    <w:rsid w:val="002E368E"/>
    <w:rsid w:val="003058A8"/>
    <w:rsid w:val="00311081"/>
    <w:rsid w:val="0031683D"/>
    <w:rsid w:val="00355FBD"/>
    <w:rsid w:val="003A0C0C"/>
    <w:rsid w:val="003A2A70"/>
    <w:rsid w:val="003B0F90"/>
    <w:rsid w:val="003B7309"/>
    <w:rsid w:val="003D6B50"/>
    <w:rsid w:val="003E0E00"/>
    <w:rsid w:val="003F3978"/>
    <w:rsid w:val="003F5A8F"/>
    <w:rsid w:val="004029B3"/>
    <w:rsid w:val="0040483B"/>
    <w:rsid w:val="0041199A"/>
    <w:rsid w:val="00421F0A"/>
    <w:rsid w:val="004366A8"/>
    <w:rsid w:val="00443120"/>
    <w:rsid w:val="00444A8C"/>
    <w:rsid w:val="004560F5"/>
    <w:rsid w:val="00491C6A"/>
    <w:rsid w:val="0049713C"/>
    <w:rsid w:val="004A2434"/>
    <w:rsid w:val="004A2465"/>
    <w:rsid w:val="004A4AEA"/>
    <w:rsid w:val="004C793B"/>
    <w:rsid w:val="004D75A8"/>
    <w:rsid w:val="004E61E7"/>
    <w:rsid w:val="004F5994"/>
    <w:rsid w:val="00506D1A"/>
    <w:rsid w:val="00515964"/>
    <w:rsid w:val="00547C3E"/>
    <w:rsid w:val="00567CB6"/>
    <w:rsid w:val="005A3607"/>
    <w:rsid w:val="005A4FE0"/>
    <w:rsid w:val="005F66A8"/>
    <w:rsid w:val="006018C5"/>
    <w:rsid w:val="00601A4A"/>
    <w:rsid w:val="00620931"/>
    <w:rsid w:val="00622918"/>
    <w:rsid w:val="006245A8"/>
    <w:rsid w:val="00631C99"/>
    <w:rsid w:val="0063761F"/>
    <w:rsid w:val="00643502"/>
    <w:rsid w:val="00646FEE"/>
    <w:rsid w:val="006847D5"/>
    <w:rsid w:val="00686F43"/>
    <w:rsid w:val="00694332"/>
    <w:rsid w:val="00694A49"/>
    <w:rsid w:val="00697CD7"/>
    <w:rsid w:val="006B01C2"/>
    <w:rsid w:val="006B5131"/>
    <w:rsid w:val="006C2B5B"/>
    <w:rsid w:val="007349C5"/>
    <w:rsid w:val="00735FA2"/>
    <w:rsid w:val="00741623"/>
    <w:rsid w:val="0076000A"/>
    <w:rsid w:val="0078417C"/>
    <w:rsid w:val="00793EA6"/>
    <w:rsid w:val="007A14C6"/>
    <w:rsid w:val="007C1317"/>
    <w:rsid w:val="007C2EE9"/>
    <w:rsid w:val="007C68C8"/>
    <w:rsid w:val="007D6551"/>
    <w:rsid w:val="00801E85"/>
    <w:rsid w:val="008052FB"/>
    <w:rsid w:val="008053AB"/>
    <w:rsid w:val="0082537C"/>
    <w:rsid w:val="00835E81"/>
    <w:rsid w:val="008573E0"/>
    <w:rsid w:val="00860966"/>
    <w:rsid w:val="008612B3"/>
    <w:rsid w:val="008624CA"/>
    <w:rsid w:val="00864C12"/>
    <w:rsid w:val="008A3C77"/>
    <w:rsid w:val="008A64BB"/>
    <w:rsid w:val="008B4839"/>
    <w:rsid w:val="008E3CF7"/>
    <w:rsid w:val="00903A48"/>
    <w:rsid w:val="009048C6"/>
    <w:rsid w:val="00922403"/>
    <w:rsid w:val="0092348E"/>
    <w:rsid w:val="0093153B"/>
    <w:rsid w:val="00934F0B"/>
    <w:rsid w:val="00952ACE"/>
    <w:rsid w:val="00954616"/>
    <w:rsid w:val="0096293A"/>
    <w:rsid w:val="009737BA"/>
    <w:rsid w:val="009944CB"/>
    <w:rsid w:val="009B4129"/>
    <w:rsid w:val="009B6102"/>
    <w:rsid w:val="009E0F4C"/>
    <w:rsid w:val="009E169A"/>
    <w:rsid w:val="009E6FD5"/>
    <w:rsid w:val="00A1081D"/>
    <w:rsid w:val="00A246FF"/>
    <w:rsid w:val="00A41DF8"/>
    <w:rsid w:val="00A45AAE"/>
    <w:rsid w:val="00A56ACD"/>
    <w:rsid w:val="00A60B7B"/>
    <w:rsid w:val="00A65FE3"/>
    <w:rsid w:val="00A905DD"/>
    <w:rsid w:val="00A92568"/>
    <w:rsid w:val="00AB1C9C"/>
    <w:rsid w:val="00AB338C"/>
    <w:rsid w:val="00AC3EC9"/>
    <w:rsid w:val="00AD2209"/>
    <w:rsid w:val="00AD6A3F"/>
    <w:rsid w:val="00B07C63"/>
    <w:rsid w:val="00B106B9"/>
    <w:rsid w:val="00B153B9"/>
    <w:rsid w:val="00B25C49"/>
    <w:rsid w:val="00B3221F"/>
    <w:rsid w:val="00B33D31"/>
    <w:rsid w:val="00B36B13"/>
    <w:rsid w:val="00B6303C"/>
    <w:rsid w:val="00B705D3"/>
    <w:rsid w:val="00BA576A"/>
    <w:rsid w:val="00BB0FEC"/>
    <w:rsid w:val="00BC112E"/>
    <w:rsid w:val="00BC1585"/>
    <w:rsid w:val="00BD0732"/>
    <w:rsid w:val="00BF13BA"/>
    <w:rsid w:val="00BF7346"/>
    <w:rsid w:val="00BF776F"/>
    <w:rsid w:val="00C21F5E"/>
    <w:rsid w:val="00C311E7"/>
    <w:rsid w:val="00C52DC2"/>
    <w:rsid w:val="00C8132C"/>
    <w:rsid w:val="00C81FDF"/>
    <w:rsid w:val="00C873A9"/>
    <w:rsid w:val="00C95286"/>
    <w:rsid w:val="00CC2DBF"/>
    <w:rsid w:val="00CC76E5"/>
    <w:rsid w:val="00CF5BCD"/>
    <w:rsid w:val="00D167E2"/>
    <w:rsid w:val="00D26460"/>
    <w:rsid w:val="00D469D9"/>
    <w:rsid w:val="00D84738"/>
    <w:rsid w:val="00D97581"/>
    <w:rsid w:val="00DB1D39"/>
    <w:rsid w:val="00DD149D"/>
    <w:rsid w:val="00E05617"/>
    <w:rsid w:val="00E06AD8"/>
    <w:rsid w:val="00E158C8"/>
    <w:rsid w:val="00E21F05"/>
    <w:rsid w:val="00E320C2"/>
    <w:rsid w:val="00E6154C"/>
    <w:rsid w:val="00E671F5"/>
    <w:rsid w:val="00E82614"/>
    <w:rsid w:val="00E855FE"/>
    <w:rsid w:val="00E946CB"/>
    <w:rsid w:val="00EA6C18"/>
    <w:rsid w:val="00EB69D0"/>
    <w:rsid w:val="00EC4245"/>
    <w:rsid w:val="00ED39FF"/>
    <w:rsid w:val="00ED4BA0"/>
    <w:rsid w:val="00EE1051"/>
    <w:rsid w:val="00EE6E57"/>
    <w:rsid w:val="00F057AC"/>
    <w:rsid w:val="00F124E7"/>
    <w:rsid w:val="00F22D13"/>
    <w:rsid w:val="00F24BC7"/>
    <w:rsid w:val="00F34F4D"/>
    <w:rsid w:val="00F36662"/>
    <w:rsid w:val="00F505F9"/>
    <w:rsid w:val="00F614D0"/>
    <w:rsid w:val="00F941F8"/>
    <w:rsid w:val="00F973C1"/>
    <w:rsid w:val="00FA2859"/>
    <w:rsid w:val="00FD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8C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7C68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624C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rsid w:val="008624CA"/>
    <w:rPr>
      <w:rFonts w:cs="Times New Roman"/>
      <w:color w:val="0000FF"/>
      <w:u w:val="single"/>
    </w:rPr>
  </w:style>
  <w:style w:type="paragraph" w:customStyle="1" w:styleId="ConsCell">
    <w:name w:val="ConsCell"/>
    <w:uiPriority w:val="99"/>
    <w:rsid w:val="008624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styleId="a4">
    <w:name w:val="Title"/>
    <w:basedOn w:val="a"/>
    <w:link w:val="a5"/>
    <w:uiPriority w:val="99"/>
    <w:qFormat/>
    <w:rsid w:val="008624CA"/>
    <w:pPr>
      <w:tabs>
        <w:tab w:val="left" w:pos="1640"/>
      </w:tabs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A92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25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Document Map"/>
    <w:basedOn w:val="a"/>
    <w:link w:val="a7"/>
    <w:uiPriority w:val="99"/>
    <w:semiHidden/>
    <w:rsid w:val="00D469D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0F74C9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uiPriority w:val="99"/>
    <w:rsid w:val="008A64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671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71F5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71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71F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D55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D55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8C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7C68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624C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rsid w:val="008624CA"/>
    <w:rPr>
      <w:rFonts w:cs="Times New Roman"/>
      <w:color w:val="0000FF"/>
      <w:u w:val="single"/>
    </w:rPr>
  </w:style>
  <w:style w:type="paragraph" w:customStyle="1" w:styleId="ConsCell">
    <w:name w:val="ConsCell"/>
    <w:uiPriority w:val="99"/>
    <w:rsid w:val="008624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styleId="a4">
    <w:name w:val="Title"/>
    <w:basedOn w:val="a"/>
    <w:link w:val="a5"/>
    <w:uiPriority w:val="99"/>
    <w:qFormat/>
    <w:rsid w:val="008624CA"/>
    <w:pPr>
      <w:tabs>
        <w:tab w:val="left" w:pos="1640"/>
      </w:tabs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Normal">
    <w:name w:val="ConsPlusNormal"/>
    <w:uiPriority w:val="99"/>
    <w:rsid w:val="00A925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25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Document Map"/>
    <w:basedOn w:val="a"/>
    <w:link w:val="a7"/>
    <w:uiPriority w:val="99"/>
    <w:semiHidden/>
    <w:rsid w:val="00D469D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0F74C9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uiPriority w:val="99"/>
    <w:rsid w:val="008A64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671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71F5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71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71F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D55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D5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45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4A56C6F5</Template>
  <TotalTime>6</TotalTime>
  <Pages>1</Pages>
  <Words>217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кадров                                                        Руководителю УФНС России</vt:lpstr>
    </vt:vector>
  </TitlesOfParts>
  <Company>Управление ФНС России по Алтайскому краю</Company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кадров                                                        Руководителю УФНС России</dc:title>
  <dc:creator>Пользователь</dc:creator>
  <cp:lastModifiedBy>Мачихина Тамара Викторовна</cp:lastModifiedBy>
  <cp:revision>5</cp:revision>
  <cp:lastPrinted>2023-02-22T05:35:00Z</cp:lastPrinted>
  <dcterms:created xsi:type="dcterms:W3CDTF">2023-02-22T05:43:00Z</dcterms:created>
  <dcterms:modified xsi:type="dcterms:W3CDTF">2025-01-16T05:51:00Z</dcterms:modified>
</cp:coreProperties>
</file>